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6C7C1B" w:rsidRPr="00144375" w:rsidRDefault="006C7C1B" w:rsidP="006C7C1B">
      <w:pPr>
        <w:rPr>
          <w:rFonts w:ascii="Times New Roman" w:hAnsi="Times New Roman"/>
          <w:b/>
        </w:rPr>
      </w:pPr>
    </w:p>
    <w:p w:rsidR="006C7C1B" w:rsidRPr="00144375" w:rsidRDefault="006C7C1B" w:rsidP="006C7C1B">
      <w:pPr>
        <w:jc w:val="both"/>
        <w:rPr>
          <w:rFonts w:ascii="Times New Roman" w:hAnsi="Times New Roman"/>
        </w:rPr>
      </w:pPr>
      <w:r w:rsidRPr="00144375">
        <w:rPr>
          <w:rFonts w:ascii="Times New Roman" w:hAnsi="Times New Roman"/>
          <w:lang w:val="pl-PL"/>
        </w:rPr>
        <w:t>Nadle</w:t>
      </w:r>
      <w:r w:rsidRPr="00144375">
        <w:rPr>
          <w:rFonts w:ascii="Times New Roman" w:hAnsi="Times New Roman"/>
        </w:rPr>
        <w:t>ž</w:t>
      </w:r>
      <w:r w:rsidRPr="00144375">
        <w:rPr>
          <w:rFonts w:ascii="Times New Roman" w:hAnsi="Times New Roman"/>
          <w:lang w:val="pl-PL"/>
        </w:rPr>
        <w:t>ni</w:t>
      </w:r>
      <w:r w:rsidRPr="00144375">
        <w:rPr>
          <w:rFonts w:ascii="Times New Roman" w:hAnsi="Times New Roman"/>
        </w:rPr>
        <w:t xml:space="preserve"> </w:t>
      </w:r>
      <w:r w:rsidRPr="00144375">
        <w:rPr>
          <w:rFonts w:ascii="Times New Roman" w:hAnsi="Times New Roman"/>
          <w:lang w:val="pl-PL"/>
        </w:rPr>
        <w:t>trgova</w:t>
      </w:r>
      <w:r w:rsidRPr="00144375">
        <w:rPr>
          <w:rFonts w:ascii="Times New Roman" w:hAnsi="Times New Roman"/>
        </w:rPr>
        <w:t>č</w:t>
      </w:r>
      <w:r w:rsidRPr="00144375">
        <w:rPr>
          <w:rFonts w:ascii="Times New Roman" w:hAnsi="Times New Roman"/>
          <w:lang w:val="pl-PL"/>
        </w:rPr>
        <w:t>ki</w:t>
      </w:r>
      <w:r w:rsidRPr="0014437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pl-PL"/>
        </w:rPr>
        <w:t>sud:</w:t>
      </w:r>
      <w:r w:rsidRPr="00144375">
        <w:rPr>
          <w:rFonts w:ascii="Times New Roman" w:hAnsi="Times New Roman"/>
        </w:rPr>
        <w:t xml:space="preserve"> </w:t>
      </w:r>
      <w:r w:rsidR="00C24FE2">
        <w:rPr>
          <w:rFonts w:ascii="Times New Roman" w:hAnsi="Times New Roman"/>
        </w:rPr>
        <w:t xml:space="preserve"> Trgovački sud  u Zagrebu</w:t>
      </w:r>
    </w:p>
    <w:p w:rsidR="006C7C1B" w:rsidRDefault="006C7C1B" w:rsidP="00FF1FB2">
      <w:pPr>
        <w:jc w:val="both"/>
        <w:rPr>
          <w:rFonts w:ascii="Times New Roman" w:hAnsi="Times New Roman"/>
          <w:lang w:val="pl-PL"/>
        </w:rPr>
      </w:pPr>
      <w:r w:rsidRPr="00144375">
        <w:rPr>
          <w:rFonts w:ascii="Times New Roman" w:hAnsi="Times New Roman"/>
          <w:lang w:val="pl-PL"/>
        </w:rPr>
        <w:t>Poslovni broj spisa</w:t>
      </w:r>
      <w:r w:rsidR="00FF1FB2">
        <w:rPr>
          <w:rFonts w:ascii="Times New Roman" w:hAnsi="Times New Roman"/>
          <w:lang w:val="pl-PL"/>
        </w:rPr>
        <w:t xml:space="preserve">: </w:t>
      </w:r>
      <w:r w:rsidR="00F67FCF">
        <w:rPr>
          <w:rFonts w:ascii="Times New Roman" w:hAnsi="Times New Roman"/>
          <w:lang w:val="pl-PL"/>
        </w:rPr>
        <w:t>20 St-6104/2016</w:t>
      </w:r>
    </w:p>
    <w:p w:rsidR="00FF1FB2" w:rsidRDefault="00FF1FB2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Stečajni dužnik: </w:t>
      </w:r>
      <w:r w:rsidR="00F67FCF">
        <w:rPr>
          <w:rFonts w:ascii="Times New Roman" w:hAnsi="Times New Roman"/>
          <w:lang w:val="pl-PL"/>
        </w:rPr>
        <w:t>FLAMMULA NEKRETNINE d.o.o. u stečaju, Primorska 5, Sesvete, grad Zagreb, OIB: 57849965874</w:t>
      </w:r>
    </w:p>
    <w:p w:rsidR="00FF1FB2" w:rsidRDefault="00FF1FB2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Stečajna upraviteljica: Vanda Kovačević Gelenčer</w:t>
      </w:r>
    </w:p>
    <w:p w:rsidR="00076A81" w:rsidRPr="00144375" w:rsidRDefault="00076A81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Mjesto i datum: </w:t>
      </w:r>
      <w:r w:rsidR="00C12233">
        <w:rPr>
          <w:rFonts w:ascii="Times New Roman" w:hAnsi="Times New Roman"/>
          <w:lang w:val="pl-PL"/>
        </w:rPr>
        <w:t>Zagreb,</w:t>
      </w:r>
      <w:bookmarkStart w:id="0" w:name="_GoBack"/>
      <w:bookmarkEnd w:id="0"/>
      <w:r>
        <w:rPr>
          <w:rFonts w:ascii="Times New Roman" w:hAnsi="Times New Roman"/>
          <w:lang w:val="pl-PL"/>
        </w:rPr>
        <w:t xml:space="preserve"> </w:t>
      </w:r>
      <w:r w:rsidR="00E87E50">
        <w:rPr>
          <w:rFonts w:ascii="Times New Roman" w:hAnsi="Times New Roman"/>
          <w:lang w:val="pl-PL"/>
        </w:rPr>
        <w:t>31.kolovoz</w:t>
      </w:r>
      <w:r w:rsidR="00F67FCF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 xml:space="preserve"> 2018</w:t>
      </w:r>
    </w:p>
    <w:p w:rsidR="00351FA7" w:rsidRDefault="00351FA7" w:rsidP="00351FA7">
      <w:pPr>
        <w:rPr>
          <w:rFonts w:ascii="Times New Roman" w:hAnsi="Times New Roman"/>
          <w:b/>
        </w:rPr>
      </w:pPr>
    </w:p>
    <w:p w:rsidR="00351FA7" w:rsidRPr="00DA28A5" w:rsidRDefault="00351FA7" w:rsidP="00351FA7">
      <w:pPr>
        <w:jc w:val="center"/>
        <w:rPr>
          <w:rFonts w:ascii="Times New Roman" w:hAnsi="Times New Roman"/>
          <w:b/>
        </w:rPr>
      </w:pPr>
    </w:p>
    <w:p w:rsidR="00351FA7" w:rsidRPr="00DA28A5" w:rsidRDefault="00351FA7" w:rsidP="00351FA7">
      <w:pPr>
        <w:jc w:val="center"/>
        <w:rPr>
          <w:rFonts w:ascii="Times New Roman" w:hAnsi="Times New Roman"/>
          <w:b/>
        </w:rPr>
      </w:pPr>
    </w:p>
    <w:p w:rsidR="00351FA7" w:rsidRPr="005F1F66" w:rsidRDefault="00351FA7" w:rsidP="00351FA7">
      <w:pPr>
        <w:jc w:val="center"/>
        <w:rPr>
          <w:rFonts w:ascii="Times New Roman" w:hAnsi="Times New Roman"/>
          <w:b/>
        </w:rPr>
      </w:pPr>
      <w:r w:rsidRPr="005F1F66">
        <w:rPr>
          <w:rFonts w:ascii="Times New Roman" w:hAnsi="Times New Roman"/>
          <w:b/>
        </w:rPr>
        <w:t>III. TABLICA IZLUČNIH PRAVA</w:t>
      </w:r>
    </w:p>
    <w:p w:rsidR="00351FA7" w:rsidRPr="005F1F66" w:rsidRDefault="00351FA7" w:rsidP="00351FA7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669"/>
        <w:gridCol w:w="3232"/>
        <w:gridCol w:w="3323"/>
      </w:tblGrid>
      <w:tr w:rsidR="00351FA7" w:rsidRPr="005F1F66" w:rsidTr="00351FA7">
        <w:trPr>
          <w:jc w:val="center"/>
        </w:trPr>
        <w:tc>
          <w:tcPr>
            <w:tcW w:w="461" w:type="pct"/>
            <w:vAlign w:val="center"/>
          </w:tcPr>
          <w:p w:rsidR="00351FA7" w:rsidRPr="005F1F66" w:rsidRDefault="00351FA7" w:rsidP="00005F9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F1F66">
              <w:rPr>
                <w:rFonts w:ascii="Times New Roman" w:hAnsi="Times New Roman"/>
              </w:rPr>
              <w:t xml:space="preserve">Redni broj </w:t>
            </w:r>
          </w:p>
          <w:p w:rsidR="00351FA7" w:rsidRPr="005F1F66" w:rsidRDefault="00351FA7" w:rsidP="00005F9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5" w:type="pct"/>
            <w:vAlign w:val="center"/>
          </w:tcPr>
          <w:p w:rsidR="00351FA7" w:rsidRPr="005F1F66" w:rsidRDefault="00351FA7" w:rsidP="00005F9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F1F66">
              <w:rPr>
                <w:rFonts w:ascii="Times New Roman" w:hAnsi="Times New Roman"/>
              </w:rPr>
              <w:t>Ime i prezime /  tvrtk</w:t>
            </w:r>
            <w:r>
              <w:rPr>
                <w:rFonts w:ascii="Times New Roman" w:hAnsi="Times New Roman"/>
              </w:rPr>
              <w:t>a ili naziv vjerovnika, adresa i OIB</w:t>
            </w:r>
          </w:p>
        </w:tc>
        <w:tc>
          <w:tcPr>
            <w:tcW w:w="1200" w:type="pct"/>
            <w:vAlign w:val="center"/>
          </w:tcPr>
          <w:p w:rsidR="00351FA7" w:rsidRPr="005F1F66" w:rsidRDefault="00351FA7" w:rsidP="00005F9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F1F66">
              <w:rPr>
                <w:rFonts w:ascii="Times New Roman" w:hAnsi="Times New Roman"/>
              </w:rPr>
              <w:t>Pravna osnova izlučnog prava</w:t>
            </w:r>
          </w:p>
        </w:tc>
        <w:tc>
          <w:tcPr>
            <w:tcW w:w="1234" w:type="pct"/>
            <w:vAlign w:val="center"/>
          </w:tcPr>
          <w:p w:rsidR="00351FA7" w:rsidRPr="005F1F66" w:rsidRDefault="00351FA7" w:rsidP="00005F9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F1F66">
              <w:rPr>
                <w:rFonts w:ascii="Times New Roman" w:hAnsi="Times New Roman"/>
              </w:rPr>
              <w:t>Predmet izlučnog prava</w:t>
            </w:r>
          </w:p>
        </w:tc>
      </w:tr>
      <w:tr w:rsidR="00351FA7" w:rsidRPr="005F1F66" w:rsidTr="00351FA7">
        <w:trPr>
          <w:jc w:val="center"/>
        </w:trPr>
        <w:tc>
          <w:tcPr>
            <w:tcW w:w="461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105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00" w:type="pct"/>
          </w:tcPr>
          <w:p w:rsidR="0078623E" w:rsidRPr="005F1F66" w:rsidRDefault="0078623E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34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51FA7" w:rsidRPr="005F1F66" w:rsidTr="00351FA7">
        <w:trPr>
          <w:jc w:val="center"/>
        </w:trPr>
        <w:tc>
          <w:tcPr>
            <w:tcW w:w="461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105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00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34" w:type="pct"/>
          </w:tcPr>
          <w:p w:rsidR="00351FA7" w:rsidRPr="005F1F66" w:rsidRDefault="00351FA7" w:rsidP="00005F98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78623E" w:rsidRDefault="00076A81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8623E" w:rsidRDefault="00F67FCF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>Nema prijavljenih izlučnih prava.</w:t>
      </w:r>
    </w:p>
    <w:p w:rsidR="00076A81" w:rsidRDefault="0078623E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90648A">
        <w:rPr>
          <w:rFonts w:ascii="Times New Roman" w:hAnsi="Times New Roman"/>
        </w:rPr>
        <w:t>Stečajna upraviteljica</w:t>
      </w:r>
    </w:p>
    <w:p w:rsidR="0090648A" w:rsidRPr="005F1F66" w:rsidRDefault="0090648A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Vanda Kovačević Gelenčer</w:t>
      </w:r>
    </w:p>
    <w:sectPr w:rsidR="0090648A" w:rsidRPr="005F1F66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D99" w:rsidRDefault="005E4D99" w:rsidP="00702487">
      <w:pPr>
        <w:spacing w:after="0"/>
      </w:pPr>
      <w:r>
        <w:separator/>
      </w:r>
    </w:p>
  </w:endnote>
  <w:endnote w:type="continuationSeparator" w:id="0">
    <w:p w:rsidR="005E4D99" w:rsidRDefault="005E4D99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D99" w:rsidRDefault="005E4D99" w:rsidP="00702487">
      <w:pPr>
        <w:spacing w:after="0"/>
      </w:pPr>
      <w:r>
        <w:separator/>
      </w:r>
    </w:p>
  </w:footnote>
  <w:footnote w:type="continuationSeparator" w:id="0">
    <w:p w:rsidR="005E4D99" w:rsidRDefault="005E4D99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D42F0"/>
    <w:multiLevelType w:val="hybridMultilevel"/>
    <w:tmpl w:val="EC0046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487"/>
    <w:rsid w:val="00010FE2"/>
    <w:rsid w:val="000508E6"/>
    <w:rsid w:val="00076A81"/>
    <w:rsid w:val="0008251E"/>
    <w:rsid w:val="000A0FAA"/>
    <w:rsid w:val="000B4E0F"/>
    <w:rsid w:val="000E70BE"/>
    <w:rsid w:val="000F2A90"/>
    <w:rsid w:val="00110D74"/>
    <w:rsid w:val="00143937"/>
    <w:rsid w:val="00171937"/>
    <w:rsid w:val="001768C0"/>
    <w:rsid w:val="00196634"/>
    <w:rsid w:val="001967A7"/>
    <w:rsid w:val="001A1E73"/>
    <w:rsid w:val="001C02F3"/>
    <w:rsid w:val="001C3D6C"/>
    <w:rsid w:val="001C73D4"/>
    <w:rsid w:val="001D0338"/>
    <w:rsid w:val="001E503C"/>
    <w:rsid w:val="00225B34"/>
    <w:rsid w:val="0023218B"/>
    <w:rsid w:val="00242839"/>
    <w:rsid w:val="00287206"/>
    <w:rsid w:val="002D2C21"/>
    <w:rsid w:val="00313AF9"/>
    <w:rsid w:val="00351FA7"/>
    <w:rsid w:val="003569B3"/>
    <w:rsid w:val="00365849"/>
    <w:rsid w:val="0036611C"/>
    <w:rsid w:val="00366F3B"/>
    <w:rsid w:val="00374705"/>
    <w:rsid w:val="00395B63"/>
    <w:rsid w:val="003D6C81"/>
    <w:rsid w:val="003E5A5C"/>
    <w:rsid w:val="00421932"/>
    <w:rsid w:val="00442EA3"/>
    <w:rsid w:val="004A4118"/>
    <w:rsid w:val="004B20A2"/>
    <w:rsid w:val="004C669C"/>
    <w:rsid w:val="005135E5"/>
    <w:rsid w:val="00516FA0"/>
    <w:rsid w:val="005624F5"/>
    <w:rsid w:val="00585CC4"/>
    <w:rsid w:val="005955CD"/>
    <w:rsid w:val="005B6AE1"/>
    <w:rsid w:val="005D2085"/>
    <w:rsid w:val="005E126E"/>
    <w:rsid w:val="005E4D99"/>
    <w:rsid w:val="005F1F66"/>
    <w:rsid w:val="00603E6D"/>
    <w:rsid w:val="00605DC1"/>
    <w:rsid w:val="00624957"/>
    <w:rsid w:val="00636DFF"/>
    <w:rsid w:val="00693234"/>
    <w:rsid w:val="006A02D1"/>
    <w:rsid w:val="006A5FFA"/>
    <w:rsid w:val="006B335C"/>
    <w:rsid w:val="006C7C1B"/>
    <w:rsid w:val="006D1E2F"/>
    <w:rsid w:val="00702487"/>
    <w:rsid w:val="00712153"/>
    <w:rsid w:val="00721E6D"/>
    <w:rsid w:val="0077673A"/>
    <w:rsid w:val="007842D4"/>
    <w:rsid w:val="0078623E"/>
    <w:rsid w:val="007B0E43"/>
    <w:rsid w:val="007B13FE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90FBF"/>
    <w:rsid w:val="008B5C46"/>
    <w:rsid w:val="008C41E7"/>
    <w:rsid w:val="008C6E08"/>
    <w:rsid w:val="008D2115"/>
    <w:rsid w:val="008F439D"/>
    <w:rsid w:val="0090648A"/>
    <w:rsid w:val="00930437"/>
    <w:rsid w:val="009D7B92"/>
    <w:rsid w:val="009F416D"/>
    <w:rsid w:val="00A067E1"/>
    <w:rsid w:val="00A22F43"/>
    <w:rsid w:val="00A60142"/>
    <w:rsid w:val="00A65FBF"/>
    <w:rsid w:val="00A67224"/>
    <w:rsid w:val="00A71C71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2623B"/>
    <w:rsid w:val="00B54F71"/>
    <w:rsid w:val="00B61B98"/>
    <w:rsid w:val="00B63B6F"/>
    <w:rsid w:val="00B736F3"/>
    <w:rsid w:val="00B76D67"/>
    <w:rsid w:val="00B84F04"/>
    <w:rsid w:val="00B91CBC"/>
    <w:rsid w:val="00B95842"/>
    <w:rsid w:val="00BA41C2"/>
    <w:rsid w:val="00BB14DE"/>
    <w:rsid w:val="00BD19CD"/>
    <w:rsid w:val="00BD657D"/>
    <w:rsid w:val="00BE48D9"/>
    <w:rsid w:val="00C06DA5"/>
    <w:rsid w:val="00C1160C"/>
    <w:rsid w:val="00C12233"/>
    <w:rsid w:val="00C13C0D"/>
    <w:rsid w:val="00C15B0B"/>
    <w:rsid w:val="00C24FE2"/>
    <w:rsid w:val="00C2534D"/>
    <w:rsid w:val="00C54217"/>
    <w:rsid w:val="00C61F72"/>
    <w:rsid w:val="00C64EDE"/>
    <w:rsid w:val="00C778CE"/>
    <w:rsid w:val="00CD33F9"/>
    <w:rsid w:val="00CD3AEB"/>
    <w:rsid w:val="00CE6CB0"/>
    <w:rsid w:val="00CF04C8"/>
    <w:rsid w:val="00CF0B62"/>
    <w:rsid w:val="00CF2ECB"/>
    <w:rsid w:val="00D33D58"/>
    <w:rsid w:val="00D42D88"/>
    <w:rsid w:val="00D473AE"/>
    <w:rsid w:val="00D74659"/>
    <w:rsid w:val="00DA09C3"/>
    <w:rsid w:val="00DA27E1"/>
    <w:rsid w:val="00DA28A5"/>
    <w:rsid w:val="00DB0D9E"/>
    <w:rsid w:val="00DB22FA"/>
    <w:rsid w:val="00DE2D45"/>
    <w:rsid w:val="00DE4094"/>
    <w:rsid w:val="00DF00FB"/>
    <w:rsid w:val="00E0198A"/>
    <w:rsid w:val="00E17E4A"/>
    <w:rsid w:val="00E414D2"/>
    <w:rsid w:val="00E44461"/>
    <w:rsid w:val="00E45803"/>
    <w:rsid w:val="00E45B28"/>
    <w:rsid w:val="00E626B3"/>
    <w:rsid w:val="00E828BB"/>
    <w:rsid w:val="00E86447"/>
    <w:rsid w:val="00E87E50"/>
    <w:rsid w:val="00EA2680"/>
    <w:rsid w:val="00EC7F11"/>
    <w:rsid w:val="00F0232C"/>
    <w:rsid w:val="00F178D5"/>
    <w:rsid w:val="00F67FCF"/>
    <w:rsid w:val="00F730ED"/>
    <w:rsid w:val="00FC0F05"/>
    <w:rsid w:val="00FC609C"/>
    <w:rsid w:val="00FD1E99"/>
    <w:rsid w:val="00FD2668"/>
    <w:rsid w:val="00FD5CF1"/>
    <w:rsid w:val="00FD73A1"/>
    <w:rsid w:val="00FE6890"/>
    <w:rsid w:val="00FF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91F9F"/>
  <w15:docId w15:val="{1D5E1BEC-B25F-4436-9A47-3B4ECFA1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2A90"/>
    <w:rPr>
      <w:rFonts w:ascii="Segoe UI" w:eastAsia="Calibr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0D7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10D74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10D74"/>
    <w:rPr>
      <w:rFonts w:ascii="Times New Roman" w:hAnsi="Times New Roman"/>
      <w:b/>
      <w:sz w:val="28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CCFFCC"/>
      <w:lang w:val="hr-HR"/>
    </w:rPr>
  </w:style>
  <w:style w:type="table" w:styleId="Reetkatablice">
    <w:name w:val="Table Grid"/>
    <w:basedOn w:val="Obinatablica"/>
    <w:uiPriority w:val="59"/>
    <w:rsid w:val="00BE4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44E41-801F-4BD1-95E0-55323EE99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29</cp:revision>
  <cp:lastPrinted>2017-11-15T12:14:00Z</cp:lastPrinted>
  <dcterms:created xsi:type="dcterms:W3CDTF">2017-11-17T14:21:00Z</dcterms:created>
  <dcterms:modified xsi:type="dcterms:W3CDTF">2018-08-30T12:29:00Z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6</vt:i4>
  </property>
</Properties>
</file>